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0"/>
              <w14:checkedState w14:val="2611" w14:font="Segoe UI Symbol"/>
              <w14:uncheckedState w14:val="2610" w14:font="MS Gothic"/>
            </w14:checkbox>
          </w:sdtPr>
          <w:sdtEndPr/>
          <w:sdtContent>
            <w:tc>
              <w:tcPr>
                <w:tcW w:w="1836" w:type="dxa"/>
                <w:vAlign w:val="center"/>
              </w:tcPr>
              <w:p w14:paraId="631257A1" w14:textId="497B004B" w:rsidR="00065B63" w:rsidRPr="00065B63" w:rsidRDefault="00E17F48" w:rsidP="00F0618C">
                <w:pPr>
                  <w:jc w:val="center"/>
                  <w:rPr>
                    <w:rFonts w:ascii="Times New Roman" w:hAnsi="Times New Roman" w:cs="Times New Roman"/>
                  </w:rPr>
                </w:pPr>
                <w:r>
                  <w:rPr>
                    <w:rFonts w:ascii="MS Gothic" w:eastAsia="MS Gothic" w:hAnsi="MS Gothic" w:cs="Times New Roman" w:hint="eastAsia"/>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981E23"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6F6FCBAA" w:rsidR="00065B63" w:rsidRDefault="004D48FF"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4A957A91" w:rsidR="00065B63" w:rsidRDefault="00816426"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774C804D" w:rsidR="00065B63" w:rsidRDefault="00ED287E"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3AC2AC46" w:rsidR="00F0618C" w:rsidRDefault="00ED287E"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720BCD0C" w:rsidR="00F0618C" w:rsidRDefault="00985CDB"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1"/>
              <w14:checkedState w14:val="2611" w14:font="Segoe UI Symbol"/>
              <w14:uncheckedState w14:val="2610" w14:font="MS Gothic"/>
            </w14:checkbox>
          </w:sdtPr>
          <w:sdtEndPr/>
          <w:sdtContent>
            <w:tc>
              <w:tcPr>
                <w:tcW w:w="1836" w:type="dxa"/>
                <w:vAlign w:val="center"/>
              </w:tcPr>
              <w:p w14:paraId="631257D7" w14:textId="0070CA8F" w:rsidR="00F0618C" w:rsidRDefault="00A72718"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14977206" w:rsidR="00F0618C" w:rsidRDefault="00E1179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49201F0C" w:rsidR="00687256" w:rsidRDefault="007A405F"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D4A"/>
    <w:rsid w:val="000B51A7"/>
    <w:rsid w:val="000C03C7"/>
    <w:rsid w:val="000C38BD"/>
    <w:rsid w:val="000D0B09"/>
    <w:rsid w:val="000D13DB"/>
    <w:rsid w:val="000D2787"/>
    <w:rsid w:val="000D2AB2"/>
    <w:rsid w:val="000D492A"/>
    <w:rsid w:val="000D5BBF"/>
    <w:rsid w:val="000D7D56"/>
    <w:rsid w:val="000E10F7"/>
    <w:rsid w:val="000E1991"/>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311EF"/>
    <w:rsid w:val="00135321"/>
    <w:rsid w:val="00135375"/>
    <w:rsid w:val="00140B02"/>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77EF"/>
    <w:rsid w:val="001801D0"/>
    <w:rsid w:val="001826A7"/>
    <w:rsid w:val="001A0AF2"/>
    <w:rsid w:val="001A0C50"/>
    <w:rsid w:val="001A2064"/>
    <w:rsid w:val="001A4835"/>
    <w:rsid w:val="001B2025"/>
    <w:rsid w:val="001B3495"/>
    <w:rsid w:val="001C32E1"/>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A452A"/>
    <w:rsid w:val="008A6FBD"/>
    <w:rsid w:val="008B08EC"/>
    <w:rsid w:val="008B1BA1"/>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1E23"/>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07845"/>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C98"/>
    <w:rsid w:val="00E03E3E"/>
    <w:rsid w:val="00E07116"/>
    <w:rsid w:val="00E10426"/>
    <w:rsid w:val="00E10FFE"/>
    <w:rsid w:val="00E11795"/>
    <w:rsid w:val="00E14585"/>
    <w:rsid w:val="00E1539D"/>
    <w:rsid w:val="00E17F48"/>
    <w:rsid w:val="00E21010"/>
    <w:rsid w:val="00E2213B"/>
    <w:rsid w:val="00E24856"/>
    <w:rsid w:val="00E27EC4"/>
    <w:rsid w:val="00E328CC"/>
    <w:rsid w:val="00E32D2F"/>
    <w:rsid w:val="00E4129C"/>
    <w:rsid w:val="00E4263C"/>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2025-08-06T05:44:00Z</dcterms:created>
  <dcterms:modified xsi:type="dcterms:W3CDTF">2025-08-06T05:44:00Z</dcterms:modified>
</cp:coreProperties>
</file>